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4BF15F08"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w:t>
      </w:r>
      <w:r w:rsidR="00E806AB">
        <w:rPr>
          <w:b/>
          <w:noProof/>
          <w:sz w:val="24"/>
        </w:rPr>
        <w:t>9329</w:t>
      </w:r>
    </w:p>
    <w:p w14:paraId="6AA166CE" w14:textId="07EC2D1E"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w:t>
      </w:r>
      <w:r w:rsidR="00E806AB">
        <w:rPr>
          <w:rFonts w:eastAsia="Batang" w:cs="Arial"/>
          <w:sz w:val="18"/>
          <w:szCs w:val="18"/>
          <w:lang w:eastAsia="zh-CN"/>
        </w:rPr>
        <w:t>552r01</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5DBE34D"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D12CE">
        <w:t>9</w:t>
      </w:r>
      <w:r w:rsidR="00902206">
        <w:t>,5</w:t>
      </w:r>
    </w:p>
    <w:p w14:paraId="4419A35A" w14:textId="6FABED64"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the normative phase: 5</w:t>
      </w:r>
      <w:r w:rsidR="001338E8">
        <w:t>,</w:t>
      </w:r>
      <w:r w:rsidR="00902206">
        <w:t>7</w:t>
      </w:r>
      <w:r w:rsidR="001338E8">
        <w:t>5</w:t>
      </w:r>
      <w:bookmarkStart w:id="0" w:name="_GoBack"/>
      <w:bookmarkEnd w:id="0"/>
    </w:p>
    <w:p w14:paraId="7864D5AF" w14:textId="79007C8D" w:rsidR="006D6AD0" w:rsidRPr="005E4E64" w:rsidRDefault="00DE4CD1" w:rsidP="00C65484">
      <w:pPr>
        <w:rPr>
          <w:lang w:val="en-IE"/>
        </w:rPr>
      </w:pPr>
      <w:r w:rsidRPr="005E4E64">
        <w:rPr>
          <w:lang w:val="en-IE"/>
        </w:rPr>
        <w:t>Total</w:t>
      </w:r>
      <w:r w:rsidR="00C65484" w:rsidRPr="005E4E64">
        <w:rPr>
          <w:lang w:val="en-IE"/>
        </w:rPr>
        <w:t xml:space="preserve"> TU estimates: </w:t>
      </w:r>
      <w:r w:rsidR="004C5942">
        <w:rPr>
          <w:lang w:val="en-IE"/>
        </w:rPr>
        <w:t>9</w:t>
      </w:r>
      <w:r w:rsidR="00902206">
        <w:rPr>
          <w:lang w:val="en-IE"/>
        </w:rPr>
        <w:t>,5</w:t>
      </w:r>
      <w:r w:rsidR="00C65484" w:rsidRPr="005E4E64">
        <w:rPr>
          <w:lang w:val="en-IE"/>
        </w:rPr>
        <w:t xml:space="preserve"> + 5</w:t>
      </w:r>
      <w:r w:rsidR="004C5942">
        <w:rPr>
          <w:lang w:val="en-IE"/>
        </w:rPr>
        <w:t>,</w:t>
      </w:r>
      <w:r w:rsidR="00902206">
        <w:rPr>
          <w:lang w:val="en-IE"/>
        </w:rPr>
        <w:t>7</w:t>
      </w:r>
      <w:r w:rsidR="004C5942">
        <w:rPr>
          <w:lang w:val="en-IE"/>
        </w:rPr>
        <w:t>5</w:t>
      </w:r>
      <w:r w:rsidR="006D6AD0" w:rsidRPr="005E4E64">
        <w:rPr>
          <w:lang w:val="en-IE"/>
        </w:rPr>
        <w:t xml:space="preserve"> = </w:t>
      </w:r>
      <w:r w:rsidR="00C65484" w:rsidRPr="005E4E64">
        <w:rPr>
          <w:lang w:val="en-IE"/>
        </w:rPr>
        <w:t>1</w:t>
      </w:r>
      <w:r w:rsidR="00902206">
        <w:rPr>
          <w:lang w:val="en-IE"/>
        </w:rPr>
        <w:t>5</w:t>
      </w:r>
      <w:r w:rsidR="001338E8">
        <w:rPr>
          <w:lang w:val="en-IE"/>
        </w:rPr>
        <w:t>,</w:t>
      </w:r>
      <w:r w:rsidR="00902206">
        <w:rPr>
          <w:lang w:val="en-IE"/>
        </w:rPr>
        <w:t>2</w:t>
      </w:r>
      <w:r w:rsidR="001338E8">
        <w:rPr>
          <w:lang w:val="en-IE"/>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88C87" w14:textId="77777777" w:rsidR="00253476" w:rsidRDefault="00253476" w:rsidP="00C65484">
      <w:r>
        <w:separator/>
      </w:r>
    </w:p>
  </w:endnote>
  <w:endnote w:type="continuationSeparator" w:id="0">
    <w:p w14:paraId="74BA826E" w14:textId="77777777" w:rsidR="00253476" w:rsidRDefault="00253476"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15E41" w14:textId="77777777" w:rsidR="00253476" w:rsidRDefault="00253476" w:rsidP="00C65484">
      <w:r>
        <w:separator/>
      </w:r>
    </w:p>
  </w:footnote>
  <w:footnote w:type="continuationSeparator" w:id="0">
    <w:p w14:paraId="5462CB48" w14:textId="77777777" w:rsidR="00253476" w:rsidRDefault="00253476"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567D1"/>
    <w:rsid w:val="00B61194"/>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75AFB-82AC-4F23-A5C9-4A8416327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1421</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9224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2</cp:revision>
  <cp:lastPrinted>2000-02-29T11:31:00Z</cp:lastPrinted>
  <dcterms:created xsi:type="dcterms:W3CDTF">2021-11-19T13:23:00Z</dcterms:created>
  <dcterms:modified xsi:type="dcterms:W3CDTF">2021-11-19T13:23:00Z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1637317380</vt:lpwstr>
  </property>
</Properties>
</file>